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D01F" w14:textId="4163DCCA" w:rsidR="000D67D5" w:rsidRPr="00626BEB" w:rsidRDefault="00626BEB" w:rsidP="00626BEB">
      <w:pPr>
        <w:pStyle w:val="Heading1"/>
      </w:pPr>
      <w:r>
        <w:rPr>
          <w:lang w:val="ru"/>
        </w:rPr>
        <w:t>Псориаз изнутри: психическое здоровье</w:t>
      </w:r>
    </w:p>
    <w:p w14:paraId="77820F81" w14:textId="0B2D7B6A" w:rsidR="00626BEB" w:rsidRPr="00626BEB" w:rsidRDefault="00626BEB" w:rsidP="00626BEB">
      <w:r>
        <w:rPr>
          <w:lang w:val="ru"/>
        </w:rPr>
        <w:t>Благодарим Вас за то, что присоединяетесь к нам и содействуете распространению отчета «Псориаз изнутри: психическое здоровье».</w:t>
      </w:r>
    </w:p>
    <w:p w14:paraId="5399B75B" w14:textId="77777777" w:rsidR="00626BEB" w:rsidRPr="00626BEB" w:rsidRDefault="00626BEB" w:rsidP="00626BEB">
      <w:r>
        <w:rPr>
          <w:lang w:val="ru"/>
        </w:rPr>
        <w:t xml:space="preserve">Ниже перечислены шаги, которые помогут Вам продвигать отчет в социальных сетях. </w:t>
      </w:r>
    </w:p>
    <w:p w14:paraId="091B1ABA" w14:textId="6D3239DE" w:rsidR="00626BEB" w:rsidRDefault="00626BEB" w:rsidP="00626BEB">
      <w:r>
        <w:rPr>
          <w:noProof/>
          <w:lang w:val="ru"/>
        </w:rPr>
        <mc:AlternateContent>
          <mc:Choice Requires="wps">
            <w:drawing>
              <wp:anchor distT="45720" distB="45720" distL="274320" distR="274320" simplePos="0" relativeHeight="251658240" behindDoc="0" locked="0" layoutInCell="1" allowOverlap="1" wp14:anchorId="6CBE6A53" wp14:editId="350935F2">
                <wp:simplePos x="0" y="0"/>
                <wp:positionH relativeFrom="margin">
                  <wp:posOffset>-5715</wp:posOffset>
                </wp:positionH>
                <wp:positionV relativeFrom="paragraph">
                  <wp:posOffset>674370</wp:posOffset>
                </wp:positionV>
                <wp:extent cx="6189980" cy="1838960"/>
                <wp:effectExtent l="0" t="0" r="127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1838960"/>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rPr>
                                <w:rFonts w:ascii="Proxima Nova Black" w:hAnsi="Proxima Nova Black"/>
                                <w:color w:val="FFFFFF" w:themeColor="background1"/>
                              </w:rPr>
                            </w:pPr>
                            <w:r>
                              <w:rPr>
                                <w:rFonts w:ascii="Proxima Nova Black" w:hAnsi="Proxima Nova Black"/>
                                <w:color w:val="FFFFFF" w:themeColor="background1"/>
                                <w:lang w:val="ru"/>
                              </w:rPr>
                              <w:t>НАЧАЛО РАБОТЫ</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Следите за нашими новостями в социальных сетях</w:t>
                            </w:r>
                            <w:r w:rsidRPr="007D763E">
                              <w:rPr>
                                <w:rFonts w:ascii="Proxima Nova" w:hAnsi="Proxima Nova"/>
                                <w:color w:val="FFFFFF" w:themeColor="background1"/>
                                <w:lang w:val="ru"/>
                              </w:rPr>
                              <w:t xml:space="preserve"> @psoriasisIFPA </w:t>
                            </w:r>
                            <w:r>
                              <w:rPr>
                                <w:rFonts w:ascii="Proxima Nova" w:hAnsi="Proxima Nova"/>
                                <w:color w:val="FFFFFF" w:themeColor="background1"/>
                                <w:lang w:val="ru"/>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Выбирайте сообщения для нужной вам платформы</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Используйте наши хештеги #</w:t>
                            </w:r>
                            <w:r w:rsidRPr="007D763E">
                              <w:rPr>
                                <w:rFonts w:ascii="Proxima Nova" w:hAnsi="Proxima Nova"/>
                                <w:color w:val="FFFFFF" w:themeColor="background1"/>
                                <w:lang w:val="ru"/>
                              </w:rPr>
                              <w:t>InsidePsoriaticDisease</w:t>
                            </w:r>
                            <w:r>
                              <w:rPr>
                                <w:rFonts w:ascii="Proxima Nova" w:hAnsi="Proxima Nova"/>
                                <w:color w:val="FFFFFF" w:themeColor="background1"/>
                                <w:lang w:val="ru"/>
                              </w:rPr>
                              <w:t>, а также #псориаз и #психическоездоровье</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Используйте изображения нашей кампании в двух форматах; сохраните изображение и загрузите вместе с соответствующим сообщением.</w:t>
                            </w:r>
                          </w:p>
                          <w:p w14:paraId="5B8C374B" w14:textId="77777777" w:rsidR="00626BEB" w:rsidRPr="00215779" w:rsidRDefault="00626BEB" w:rsidP="00626BEB">
                            <w:pPr>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margin-left:-.45pt;margin-top:53.1pt;width:487.4pt;height:144.8pt;z-index:251658240;visibility:visible;mso-wrap-style:square;mso-width-percent:0;mso-height-percent:0;mso-wrap-distance-left:21.6pt;mso-wrap-distance-top:3.6pt;mso-wrap-distance-right:21.6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" fillcolor="#9c80c1" stroked="f">
                <v:textbox>
                  <w:txbxContent>
                    <w:p w14:paraId="48FAC0D1" w14:textId="77777777" w:rsidR="00626BEB" w:rsidRPr="005C2A33" w:rsidRDefault="00626BEB" w:rsidP="00626BEB">
                      <w:pPr>
                        <w:rPr>
                          <w:rFonts w:ascii="Proxima Nova Black" w:hAnsi="Proxima Nova Black"/>
                          <w:color w:val="FFFFFF" w:themeColor="background1"/>
                        </w:rPr>
                      </w:pPr>
                      <w:r>
                        <w:rPr>
                          <w:rFonts w:ascii="Proxima Nova Black" w:hAnsi="Proxima Nova Black"/>
                          <w:color w:val="FFFFFF" w:themeColor="background1"/>
                          <w:lang w:val="ru"/>
                        </w:rPr>
                        <w:t>НАЧАЛО РАБОТЫ</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Следите за нашими новостями в социальных сетях</w:t>
                      </w:r>
                      <w:r w:rsidRPr="007D763E">
                        <w:rPr>
                          <w:rFonts w:ascii="Proxima Nova" w:hAnsi="Proxima Nova"/>
                          <w:color w:val="FFFFFF" w:themeColor="background1"/>
                          <w:lang w:val="ru"/>
                        </w:rPr>
                        <w:t xml:space="preserve"> @psoriasisIFPA </w:t>
                      </w:r>
                      <w:r>
                        <w:rPr>
                          <w:rFonts w:ascii="Proxima Nova" w:hAnsi="Proxima Nova"/>
                          <w:color w:val="FFFFFF" w:themeColor="background1"/>
                          <w:lang w:val="ru"/>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Выбирайте сообщения для нужной вам платформы</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Используйте наши хештеги #</w:t>
                      </w:r>
                      <w:r w:rsidRPr="007D763E">
                        <w:rPr>
                          <w:rFonts w:ascii="Proxima Nova" w:hAnsi="Proxima Nova"/>
                          <w:color w:val="FFFFFF" w:themeColor="background1"/>
                          <w:lang w:val="ru"/>
                        </w:rPr>
                        <w:t>InsidePsoriaticDisease</w:t>
                      </w:r>
                      <w:r>
                        <w:rPr>
                          <w:rFonts w:ascii="Proxima Nova" w:hAnsi="Proxima Nova"/>
                          <w:color w:val="FFFFFF" w:themeColor="background1"/>
                          <w:lang w:val="ru"/>
                        </w:rPr>
                        <w:t>, а также #псориаз и #психическоездоровье</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Pr>
                          <w:rFonts w:ascii="Proxima Nova" w:hAnsi="Proxima Nova"/>
                          <w:color w:val="FFFFFF" w:themeColor="background1"/>
                          <w:lang w:val="ru"/>
                        </w:rPr>
                        <w:t>Используйте изображения нашей кампании в двух форматах; сохраните изображение и загрузите вместе с соответствующим сообщением.</w:t>
                      </w:r>
                    </w:p>
                    <w:p w14:paraId="5B8C374B" w14:textId="77777777" w:rsidR="00626BEB" w:rsidRPr="00215779" w:rsidRDefault="00626BEB" w:rsidP="00626BEB">
                      <w:pPr>
                        <w:rPr>
                          <w:rFonts w:ascii="Proxima Nova Rg" w:hAnsi="Proxima Nova Rg"/>
                          <w:color w:val="FFFFFF" w:themeColor="background1"/>
                        </w:rPr>
                      </w:pPr>
                    </w:p>
                  </w:txbxContent>
                </v:textbox>
                <w10:wrap type="square" anchorx="margin"/>
              </v:shape>
            </w:pict>
          </mc:Fallback>
        </mc:AlternateContent>
      </w:r>
      <w:r>
        <w:rPr>
          <w:lang w:val="ru"/>
        </w:rPr>
        <w:t>Отчет будет опубликован 28 апреля. Пожалуйста, распространяйте эти сообщения в течение 2022 года, особенно в мае. Вы можете копировать и вставлять приведенные ниже сообщения или изменять их в соответствии с вашими потребностями.</w:t>
      </w:r>
    </w:p>
    <w:p w14:paraId="565B731E" w14:textId="77777777" w:rsidR="007D763E" w:rsidRDefault="007D763E" w:rsidP="00ED0BFE">
      <w:pPr>
        <w:pStyle w:val="Heading3"/>
        <w:rPr>
          <w:lang w:val="ru"/>
        </w:rPr>
      </w:pPr>
    </w:p>
    <w:p w14:paraId="07694FC5" w14:textId="722A285D" w:rsidR="00ED0BFE" w:rsidRDefault="00ED0BFE" w:rsidP="00ED0BFE">
      <w:pPr>
        <w:pStyle w:val="Heading3"/>
      </w:pPr>
      <w:r>
        <w:rPr>
          <w:lang w:val="ru"/>
        </w:rPr>
        <w:t>Короткие сообщения (Twitter)</w:t>
      </w:r>
    </w:p>
    <w:tbl>
      <w:tblPr>
        <w:tblStyle w:val="TableGrid"/>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r>
              <w:rPr>
                <w:lang w:val="ru"/>
              </w:rPr>
              <w:t>Изображение</w:t>
            </w:r>
          </w:p>
        </w:tc>
        <w:tc>
          <w:tcPr>
            <w:tcW w:w="6501" w:type="dxa"/>
          </w:tcPr>
          <w:p w14:paraId="75EE613C" w14:textId="11F2FC39" w:rsidR="00B85821" w:rsidRDefault="00B85821" w:rsidP="00626BEB">
            <w:r>
              <w:rPr>
                <w:lang w:val="ru"/>
              </w:rPr>
              <w:t>Сообщение</w:t>
            </w:r>
          </w:p>
        </w:tc>
      </w:tr>
      <w:tr w:rsidR="00B95E80" w14:paraId="59E60866" w14:textId="77777777" w:rsidTr="00EA07A8">
        <w:tc>
          <w:tcPr>
            <w:tcW w:w="3235" w:type="dxa"/>
          </w:tcPr>
          <w:p w14:paraId="288597C5" w14:textId="7C305198" w:rsidR="00B85821" w:rsidRDefault="00027E5D" w:rsidP="00626BEB">
            <w:r>
              <w:rPr>
                <w:noProof/>
                <w:lang w:val="ru"/>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lang w:val="ru"/>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2A392422" w:rsidR="00B85821" w:rsidRDefault="004D5E78" w:rsidP="00626BEB">
            <w:r>
              <w:rPr>
                <w:lang w:val="ru"/>
              </w:rPr>
              <w:t>#Псориаз: #психическоездоровье, качество жизни и благополучие. Читайте отчет #</w:t>
            </w:r>
            <w:r w:rsidRPr="007D763E">
              <w:rPr>
                <w:lang w:val="ru"/>
              </w:rPr>
              <w:t>InsidePsoriaticDisease</w:t>
            </w:r>
            <w:r>
              <w:rPr>
                <w:lang w:val="ru"/>
              </w:rPr>
              <w:t xml:space="preserve">: Mental Health («Псориаз изнутри: психическое здоровье») по ссылке </w:t>
            </w:r>
            <w:hyperlink r:id="rId12" w:tgtFrame="_blank" w:history="1">
              <w:r w:rsidR="00337F41" w:rsidRPr="00461C9E">
                <w:rPr>
                  <w:color w:val="2F6B9A"/>
                  <w:u w:val="single"/>
                  <w:shd w:val="clear" w:color="auto" w:fill="FFFFFF"/>
                </w:rPr>
                <w:t>http://ow.ly/WYqB50ImtT4</w:t>
              </w:r>
            </w:hyperlink>
          </w:p>
          <w:p w14:paraId="281C1F35" w14:textId="5AACCECF" w:rsidR="00AF2FAF" w:rsidRDefault="00AF2FAF" w:rsidP="00626BEB"/>
        </w:tc>
      </w:tr>
      <w:tr w:rsidR="00B95E80" w14:paraId="15CE72A9" w14:textId="77777777" w:rsidTr="00EA07A8">
        <w:tc>
          <w:tcPr>
            <w:tcW w:w="3235" w:type="dxa"/>
          </w:tcPr>
          <w:p w14:paraId="68DD0A38" w14:textId="36004CF6" w:rsidR="00B85821" w:rsidRDefault="000443FF" w:rsidP="00626BEB">
            <w:r>
              <w:rPr>
                <w:noProof/>
                <w:lang w:val="ru"/>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val="ru"/>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6F913D8A" w:rsidR="00B85821" w:rsidRDefault="00357FD1" w:rsidP="00626BEB">
            <w:r>
              <w:rPr>
                <w:lang w:val="ru"/>
              </w:rPr>
              <w:t>#Псориаз: ранняя диагностика и надлежащее лечение спасают жизни. #Психическоездоровье: как снять бремя болезни. Читайте отчет #</w:t>
            </w:r>
            <w:r w:rsidRPr="007D763E">
              <w:rPr>
                <w:lang w:val="ru"/>
              </w:rPr>
              <w:t>InsidePsoriaticDisease</w:t>
            </w:r>
            <w:r>
              <w:rPr>
                <w:lang w:val="ru"/>
              </w:rPr>
              <w:t xml:space="preserve">: Mental Health («Псориаз изнутри: психическое здоровье») по ссылке </w:t>
            </w:r>
            <w:hyperlink r:id="rId15" w:tgtFrame="_blank" w:history="1">
              <w:r w:rsidR="00337F41" w:rsidRPr="00461C9E">
                <w:rPr>
                  <w:color w:val="2F6B9A"/>
                  <w:u w:val="single"/>
                  <w:shd w:val="clear" w:color="auto" w:fill="FFFFFF"/>
                </w:rPr>
                <w:t>http://ow.ly/WYqB50ImtT4</w:t>
              </w:r>
            </w:hyperlink>
          </w:p>
        </w:tc>
      </w:tr>
      <w:tr w:rsidR="00B95E80" w14:paraId="4A7F5526" w14:textId="77777777" w:rsidTr="00EA07A8">
        <w:tc>
          <w:tcPr>
            <w:tcW w:w="3235" w:type="dxa"/>
          </w:tcPr>
          <w:p w14:paraId="2C118840" w14:textId="694181E4" w:rsidR="00B85821" w:rsidRDefault="000443FF" w:rsidP="00626BEB">
            <w:r>
              <w:rPr>
                <w:noProof/>
                <w:lang w:val="ru"/>
              </w:rPr>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lang w:val="ru"/>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5953E824" w:rsidR="00B85821" w:rsidRDefault="002A6FB5" w:rsidP="00626BEB">
            <w:r>
              <w:rPr>
                <w:lang w:val="ru"/>
              </w:rPr>
              <w:t xml:space="preserve">Мы люди, а не набор физических симптомов. #Псориаз поражает кожу и суставы, сильно влияя на наше #психическоездоровье, качество жизни </w:t>
            </w:r>
            <w:r w:rsidRPr="007D763E">
              <w:rPr>
                <w:lang w:val="ru"/>
              </w:rPr>
              <w:t>и</w:t>
            </w:r>
            <w:r>
              <w:rPr>
                <w:lang w:val="ru"/>
              </w:rPr>
              <w:t xml:space="preserve"> благополучие. Читайте отчет #</w:t>
            </w:r>
            <w:r w:rsidRPr="007D763E">
              <w:rPr>
                <w:lang w:val="ru"/>
              </w:rPr>
              <w:t>InsidePsoriaticDisease</w:t>
            </w:r>
            <w:r>
              <w:rPr>
                <w:lang w:val="ru"/>
              </w:rPr>
              <w:t xml:space="preserve">: </w:t>
            </w:r>
            <w:r>
              <w:rPr>
                <w:lang w:val="ru"/>
              </w:rPr>
              <w:lastRenderedPageBreak/>
              <w:t xml:space="preserve">Mental Health («Псориаз изнутри: психическое здоровье») по ссылке </w:t>
            </w:r>
            <w:hyperlink r:id="rId18" w:tgtFrame="_blank" w:history="1">
              <w:r w:rsidR="00337F41" w:rsidRPr="00461C9E">
                <w:rPr>
                  <w:color w:val="2F6B9A"/>
                  <w:u w:val="single"/>
                  <w:shd w:val="clear" w:color="auto" w:fill="FFFFFF"/>
                </w:rPr>
                <w:t>http://ow.ly/WYqB50ImtT4</w:t>
              </w:r>
            </w:hyperlink>
          </w:p>
        </w:tc>
      </w:tr>
      <w:tr w:rsidR="00B95E80" w14:paraId="7E7B088B" w14:textId="77777777" w:rsidTr="00EA07A8">
        <w:tc>
          <w:tcPr>
            <w:tcW w:w="3235" w:type="dxa"/>
          </w:tcPr>
          <w:p w14:paraId="11F263A8" w14:textId="4B47224A" w:rsidR="00B85821" w:rsidRDefault="00484BCE" w:rsidP="00626BEB">
            <w:r>
              <w:rPr>
                <w:noProof/>
                <w:lang w:val="ru"/>
              </w:rPr>
              <w:lastRenderedPageBreak/>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lang w:val="ru"/>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60C77763" w:rsidR="00B85821" w:rsidRDefault="00D354DA" w:rsidP="00626BEB">
            <w:r>
              <w:rPr>
                <w:lang w:val="ru"/>
              </w:rPr>
              <w:t xml:space="preserve">Мы призываем правительства инвестировать в #психическоездоровье для достижения международных целевых показателей </w:t>
            </w:r>
            <w:r w:rsidRPr="007D763E">
              <w:rPr>
                <w:lang w:val="ru"/>
              </w:rPr>
              <w:t>и</w:t>
            </w:r>
            <w:r>
              <w:rPr>
                <w:lang w:val="ru"/>
              </w:rPr>
              <w:t xml:space="preserve"> улучшения жизни людей. Читайте отчет #</w:t>
            </w:r>
            <w:r w:rsidRPr="007D763E">
              <w:rPr>
                <w:lang w:val="ru"/>
              </w:rPr>
              <w:t>InsidePsoriaticDisease</w:t>
            </w:r>
            <w:r>
              <w:rPr>
                <w:lang w:val="ru"/>
              </w:rPr>
              <w:t xml:space="preserve">: Mental Health («Псориаз изнутри: психическое здоровье») о том, как связаны #псориаз, душевное здоровье и благополучие. Уже доступно на </w:t>
            </w:r>
            <w:hyperlink r:id="rId21" w:tgtFrame="_blank" w:history="1">
              <w:r w:rsidR="00337F41" w:rsidRPr="00461C9E">
                <w:rPr>
                  <w:color w:val="2F6B9A"/>
                  <w:u w:val="single"/>
                  <w:shd w:val="clear" w:color="auto" w:fill="FFFFFF"/>
                </w:rPr>
                <w:t>http://ow.ly/WYqB50ImtT4</w:t>
              </w:r>
            </w:hyperlink>
          </w:p>
        </w:tc>
      </w:tr>
      <w:tr w:rsidR="00B95E80" w14:paraId="0DE8FC84" w14:textId="77777777" w:rsidTr="00EA07A8">
        <w:tc>
          <w:tcPr>
            <w:tcW w:w="3235" w:type="dxa"/>
          </w:tcPr>
          <w:p w14:paraId="1DA00AD8" w14:textId="7790A0A4" w:rsidR="00CD21A7" w:rsidRDefault="001D4737" w:rsidP="00626BEB">
            <w:r>
              <w:rPr>
                <w:noProof/>
                <w:lang w:val="ru"/>
              </w:rPr>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lang w:val="ru"/>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0753E6E6" w:rsidR="00CD21A7" w:rsidRPr="00103E03" w:rsidRDefault="00103E03" w:rsidP="00626BEB">
            <w:pPr>
              <w:rPr>
                <w:u w:val="double"/>
              </w:rPr>
            </w:pPr>
            <w:r>
              <w:rPr>
                <w:lang w:val="ru"/>
              </w:rPr>
              <w:t>#Псориаз мешает людям достигать психического благополучия. Присоединяйтесь к борьбе против заболевания #псориаз! Ознакомьтесь с нашей позицией по такой теме, как #психическоездоровье и благополучие, в отчете #</w:t>
            </w:r>
            <w:r w:rsidRPr="007D763E">
              <w:rPr>
                <w:lang w:val="ru"/>
              </w:rPr>
              <w:t>InsidePsoriaticDisease</w:t>
            </w:r>
            <w:r>
              <w:rPr>
                <w:lang w:val="ru"/>
              </w:rPr>
              <w:t xml:space="preserve">: Mental Health («Псориаз изнутри: психическое здоровье») по ссылке </w:t>
            </w:r>
            <w:hyperlink r:id="rId24" w:tgtFrame="_blank" w:history="1">
              <w:r w:rsidR="00337F41" w:rsidRPr="00461C9E">
                <w:rPr>
                  <w:color w:val="2F6B9A"/>
                  <w:u w:val="single"/>
                  <w:shd w:val="clear" w:color="auto" w:fill="FFFFFF"/>
                </w:rPr>
                <w:t>http://ow.ly/WYqB50ImtT4</w:t>
              </w:r>
            </w:hyperlink>
          </w:p>
        </w:tc>
      </w:tr>
      <w:tr w:rsidR="00B95E80" w14:paraId="7381364C" w14:textId="77777777" w:rsidTr="00EA07A8">
        <w:tc>
          <w:tcPr>
            <w:tcW w:w="3235" w:type="dxa"/>
          </w:tcPr>
          <w:p w14:paraId="289797D0" w14:textId="309146D9" w:rsidR="00E40DCE" w:rsidRDefault="00BB0950" w:rsidP="00626BEB">
            <w:r>
              <w:rPr>
                <w:noProof/>
                <w:lang w:val="ru"/>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lang w:val="ru"/>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2BE7924E" w:rsidR="00E40DCE" w:rsidRDefault="00F24062" w:rsidP="00626BEB">
            <w:r>
              <w:rPr>
                <w:lang w:val="ru"/>
              </w:rPr>
              <w:t>Половина людей, живущих с диагнозом #псориаз, сообщают об умеренном или очень большом влиянии болезни на качество их жизни. Что можно с этим сделать? Читайте отчет #</w:t>
            </w:r>
            <w:r w:rsidRPr="007D763E">
              <w:rPr>
                <w:lang w:val="ru"/>
              </w:rPr>
              <w:t>InsidePsoriaticDisease</w:t>
            </w:r>
            <w:r>
              <w:rPr>
                <w:lang w:val="ru"/>
              </w:rPr>
              <w:t xml:space="preserve">: Mental Health («Псориаз изнутри: психическое здоровье»), чтобы узнать больше, по ссылке </w:t>
            </w:r>
            <w:hyperlink r:id="rId25" w:tgtFrame="_blank" w:history="1">
              <w:r w:rsidR="00337F41" w:rsidRPr="00461C9E">
                <w:rPr>
                  <w:color w:val="2F6B9A"/>
                  <w:u w:val="single"/>
                  <w:shd w:val="clear" w:color="auto" w:fill="FFFFFF"/>
                </w:rPr>
                <w:t>http://ow.ly/WYqB50ImtT4</w:t>
              </w:r>
            </w:hyperlink>
          </w:p>
        </w:tc>
      </w:tr>
      <w:tr w:rsidR="00B95E80" w14:paraId="400FD92D" w14:textId="77777777" w:rsidTr="00EA07A8">
        <w:tc>
          <w:tcPr>
            <w:tcW w:w="3235" w:type="dxa"/>
          </w:tcPr>
          <w:p w14:paraId="5804DB24" w14:textId="33F1BE3B" w:rsidR="00E40DCE" w:rsidRDefault="00F839E1" w:rsidP="00626BEB">
            <w:r>
              <w:rPr>
                <w:noProof/>
                <w:lang w:val="ru"/>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lang w:val="ru"/>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3CA0EF73" w:rsidR="00E40DCE" w:rsidRDefault="00FB6795" w:rsidP="00626BEB">
            <w:r>
              <w:rPr>
                <w:lang w:val="ru"/>
              </w:rPr>
              <w:t>Реагирование на первые признаки тревожности и депрессии при диагнозе #псориаз улучшает жизнь. Поддержите хештег #психическоездоровье и присоединитесь к нашему сообществу активистов. Читайте отчет #</w:t>
            </w:r>
            <w:r w:rsidRPr="007D763E">
              <w:rPr>
                <w:lang w:val="ru"/>
              </w:rPr>
              <w:t>InsidePsoriaticDisease</w:t>
            </w:r>
            <w:r>
              <w:rPr>
                <w:lang w:val="ru"/>
              </w:rPr>
              <w:t xml:space="preserve">: Mental Health («Псориаз изнутри: психическое здоровье»). Уже доступно на </w:t>
            </w:r>
            <w:hyperlink r:id="rId26" w:tgtFrame="_blank" w:history="1">
              <w:r w:rsidR="00337F41" w:rsidRPr="00461C9E">
                <w:rPr>
                  <w:color w:val="2F6B9A"/>
                  <w:u w:val="single"/>
                  <w:shd w:val="clear" w:color="auto" w:fill="FFFFFF"/>
                </w:rPr>
                <w:t>http://ow.ly/WYqB50ImtT4</w:t>
              </w:r>
            </w:hyperlink>
          </w:p>
        </w:tc>
      </w:tr>
      <w:tr w:rsidR="00B95E80" w14:paraId="14B45199" w14:textId="77777777" w:rsidTr="00EA07A8">
        <w:tc>
          <w:tcPr>
            <w:tcW w:w="3235" w:type="dxa"/>
          </w:tcPr>
          <w:p w14:paraId="36695B95" w14:textId="6E063A23" w:rsidR="00F5055C" w:rsidRDefault="00BB0950" w:rsidP="00626BEB">
            <w:r>
              <w:rPr>
                <w:noProof/>
                <w:lang w:val="ru"/>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lang w:val="ru"/>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34EC570E" w:rsidR="00F5055C" w:rsidRDefault="00023761" w:rsidP="00626BEB">
            <w:r>
              <w:rPr>
                <w:lang w:val="ru"/>
              </w:rPr>
              <w:t>Обсудите #психическоездоровье с лечащим врачом, если вам трудно справляться! #Псориаз не должен препятствовать вашему душевному благополучию. Давайте заглянем глубже #</w:t>
            </w:r>
            <w:r w:rsidRPr="007D763E">
              <w:rPr>
                <w:lang w:val="ru"/>
              </w:rPr>
              <w:t>InsidePsoriaticDisease</w:t>
            </w:r>
            <w:r>
              <w:rPr>
                <w:lang w:val="ru"/>
              </w:rPr>
              <w:t xml:space="preserve"> на </w:t>
            </w:r>
            <w:hyperlink r:id="rId27" w:tgtFrame="_blank" w:history="1">
              <w:r w:rsidR="00337F41" w:rsidRPr="00461C9E">
                <w:rPr>
                  <w:color w:val="2F6B9A"/>
                  <w:u w:val="single"/>
                  <w:shd w:val="clear" w:color="auto" w:fill="FFFFFF"/>
                </w:rPr>
                <w:t>http://ow.ly/WYqB50ImtT4</w:t>
              </w:r>
            </w:hyperlink>
          </w:p>
        </w:tc>
      </w:tr>
      <w:tr w:rsidR="00B95E80" w14:paraId="4D889EF9" w14:textId="77777777" w:rsidTr="00EA07A8">
        <w:tc>
          <w:tcPr>
            <w:tcW w:w="3235" w:type="dxa"/>
          </w:tcPr>
          <w:p w14:paraId="0E9B656C" w14:textId="56C27A9B" w:rsidR="00F5055C" w:rsidRDefault="00116A79" w:rsidP="00626BEB">
            <w:r>
              <w:rPr>
                <w:noProof/>
                <w:lang w:val="ru"/>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lang w:val="ru"/>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3D64A45D" w:rsidR="00F5055C" w:rsidRDefault="00FF4668" w:rsidP="00626BEB">
            <w:r>
              <w:rPr>
                <w:lang w:val="ru"/>
              </w:rPr>
              <w:t>#Псориаз не всегда сопровождает плохое #психическоездоровье. Узнайте больше о поддержке психического здоровья при псориазе из отчета #</w:t>
            </w:r>
            <w:r w:rsidRPr="007D763E">
              <w:rPr>
                <w:lang w:val="ru"/>
              </w:rPr>
              <w:t>InsidePsoriaticDisease</w:t>
            </w:r>
            <w:r>
              <w:rPr>
                <w:lang w:val="ru"/>
              </w:rPr>
              <w:t xml:space="preserve">. Информация доступна здесь: </w:t>
            </w:r>
            <w:hyperlink r:id="rId28" w:tgtFrame="_blank" w:history="1">
              <w:r w:rsidR="00337F41" w:rsidRPr="00461C9E">
                <w:rPr>
                  <w:color w:val="2F6B9A"/>
                  <w:u w:val="single"/>
                  <w:shd w:val="clear" w:color="auto" w:fill="FFFFFF"/>
                </w:rPr>
                <w:t>http://ow.ly/WYqB50ImtT4</w:t>
              </w:r>
            </w:hyperlink>
          </w:p>
        </w:tc>
      </w:tr>
      <w:tr w:rsidR="00B95E80" w14:paraId="0741FB05" w14:textId="77777777" w:rsidTr="00EA07A8">
        <w:tc>
          <w:tcPr>
            <w:tcW w:w="3235" w:type="dxa"/>
          </w:tcPr>
          <w:p w14:paraId="4C78150E" w14:textId="2B022E3F" w:rsidR="00F5055C" w:rsidRDefault="00F839E1" w:rsidP="00626BEB">
            <w:r>
              <w:rPr>
                <w:noProof/>
                <w:lang w:val="ru"/>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val="ru"/>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0233BEB2" w:rsidR="00F5055C" w:rsidRPr="00383356" w:rsidRDefault="00FA38AE" w:rsidP="00626BEB">
            <w:r>
              <w:rPr>
                <w:lang w:val="ru"/>
              </w:rPr>
              <w:t>Правильный образ жизни может благотворно влиять на #психическоездоровье, если вы живете с диагнозом #псориаз. Поговорите с вашим врачом о мерах профилактики и попросите о помощи. Узнайте больше: отчет #</w:t>
            </w:r>
            <w:r w:rsidRPr="007D763E">
              <w:rPr>
                <w:lang w:val="ru"/>
              </w:rPr>
              <w:t>InsidePsoriaticDisease</w:t>
            </w:r>
            <w:r>
              <w:rPr>
                <w:lang w:val="ru"/>
              </w:rPr>
              <w:t xml:space="preserve"> доступен здесь: </w:t>
            </w:r>
            <w:hyperlink r:id="rId29" w:tgtFrame="_blank" w:history="1">
              <w:r w:rsidR="00337F41" w:rsidRPr="00461C9E">
                <w:rPr>
                  <w:color w:val="2F6B9A"/>
                  <w:u w:val="single"/>
                  <w:shd w:val="clear" w:color="auto" w:fill="FFFFFF"/>
                </w:rPr>
                <w:t>http://ow.ly/WYqB50ImtT4</w:t>
              </w:r>
            </w:hyperlink>
          </w:p>
        </w:tc>
      </w:tr>
    </w:tbl>
    <w:p w14:paraId="7982ECB9" w14:textId="146E986A" w:rsidR="00626BEB" w:rsidRDefault="00626BEB" w:rsidP="00626BEB"/>
    <w:p w14:paraId="25888781" w14:textId="17C53589" w:rsidR="00A6123E" w:rsidRPr="00284B5E" w:rsidRDefault="00ED0BFE" w:rsidP="001F56A4">
      <w:pPr>
        <w:pStyle w:val="Heading3"/>
      </w:pPr>
      <w:r>
        <w:rPr>
          <w:lang w:val="ru"/>
        </w:rPr>
        <w:lastRenderedPageBreak/>
        <w:t>Длинные сообщения (Facebook, Instagram, LinkedIn)</w:t>
      </w:r>
    </w:p>
    <w:tbl>
      <w:tblPr>
        <w:tblStyle w:val="TableGrid"/>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r>
              <w:rPr>
                <w:lang w:val="ru"/>
              </w:rPr>
              <w:t>Изображение</w:t>
            </w:r>
          </w:p>
        </w:tc>
        <w:tc>
          <w:tcPr>
            <w:tcW w:w="6661" w:type="dxa"/>
          </w:tcPr>
          <w:p w14:paraId="692AF054" w14:textId="77777777" w:rsidR="00CD52B9" w:rsidRDefault="00CD52B9" w:rsidP="002438E2">
            <w:r>
              <w:rPr>
                <w:lang w:val="ru"/>
              </w:rPr>
              <w:t>Сообщение</w:t>
            </w:r>
          </w:p>
        </w:tc>
      </w:tr>
      <w:tr w:rsidR="00CD52B9" w14:paraId="6C72A79F" w14:textId="77777777" w:rsidTr="778AF9FF">
        <w:tc>
          <w:tcPr>
            <w:tcW w:w="2689" w:type="dxa"/>
          </w:tcPr>
          <w:p w14:paraId="2EF39BF1" w14:textId="77777777" w:rsidR="00CD52B9" w:rsidRDefault="00F846AA" w:rsidP="002438E2">
            <w:r>
              <w:rPr>
                <w:noProof/>
                <w:lang w:val="ru"/>
              </w:rPr>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r>
              <w:rPr>
                <w:noProof/>
                <w:lang w:val="ru"/>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3A67EAB0" w:rsidR="00CD52B9" w:rsidRDefault="00CD52B9" w:rsidP="002438E2">
            <w:r>
              <w:rPr>
                <w:lang w:val="ru"/>
              </w:rPr>
              <w:t xml:space="preserve">Люди, живущие с псориазом, чаще страдают от депрессии по сравнению с людьми, у которых нет такого заболевания, и на это есть целый ряд причин. Психосоциальные факторы, такие как неуверенность в себе, беспокойство по поводу реакции людей на кожные симптомы, изоляция или одиночество, увеличивают риск развития депрессии. Многие люди, страдающие псориазом, также имеют другие заболевания, такие как ожирение, сердечно-сосудистые болезни или диабет. Наличие у человека более одного хронического заболевания еще больше осложняет для него задачу справиться с болезнью, и тогда проявляется депрессия. </w:t>
            </w:r>
          </w:p>
          <w:p w14:paraId="2117F2E5" w14:textId="6FB34937" w:rsidR="00CD52B9" w:rsidRDefault="00CD52B9" w:rsidP="002438E2"/>
          <w:p w14:paraId="01D55544" w14:textId="6AFC2208" w:rsidR="00CD52B9" w:rsidRDefault="00CD52B9" w:rsidP="00860A56">
            <w:r>
              <w:rPr>
                <w:lang w:val="ru"/>
              </w:rPr>
              <w:t>НО дело не только в играх разума! Псориатическая болезнь вызвана воспалением. Многие из химических веществ, провоцирующих псориаз, также способствуют депрессии. Людям, которые борются с проявлениями псориаза и страдают от депрессии, нужна поддержка! Услуги психологической поддержки должны быть доступны тем, кто в них нуждается. Надлежащее лечение псориаза снижает воспаление и также помогает при депрессии. Вам трудно справляться с псориазом? Обратитесь за поддержкой. Поговорите с врачом, свяжитесь с ассоциацией пациентов в вашей стране, вступите в группу поддержки пациентов онлайн или в вашем регионе.</w:t>
            </w:r>
          </w:p>
          <w:p w14:paraId="7034B717" w14:textId="77777777" w:rsidR="00CD52B9" w:rsidRDefault="00CD52B9" w:rsidP="002438E2"/>
          <w:p w14:paraId="363E092B" w14:textId="77777777" w:rsidR="00CD52B9" w:rsidRDefault="00CD52B9" w:rsidP="002438E2">
            <w:pPr>
              <w:rPr>
                <w:lang w:val="ru"/>
              </w:rPr>
            </w:pPr>
            <w:r>
              <w:rPr>
                <w:lang w:val="ru"/>
              </w:rPr>
              <w:t xml:space="preserve">Узнайте больше по ссылке: </w:t>
            </w:r>
            <w:hyperlink r:id="rId30" w:tgtFrame="_blank" w:history="1">
              <w:r w:rsidR="00337F41" w:rsidRPr="00461C9E">
                <w:rPr>
                  <w:color w:val="2F6B9A"/>
                  <w:u w:val="single"/>
                  <w:shd w:val="clear" w:color="auto" w:fill="FFFFFF"/>
                </w:rPr>
                <w:t>http://ow.ly/WYqB50ImtT4</w:t>
              </w:r>
            </w:hyperlink>
            <w:r w:rsidR="00337F41">
              <w:rPr>
                <w:lang w:val="ru"/>
              </w:rPr>
              <w:t xml:space="preserve"> </w:t>
            </w:r>
            <w:r>
              <w:rPr>
                <w:lang w:val="ru"/>
              </w:rPr>
              <w:t>(на английском языке)</w:t>
            </w:r>
          </w:p>
          <w:p w14:paraId="688E712F" w14:textId="77777777" w:rsidR="000F7454" w:rsidRDefault="000F7454" w:rsidP="002438E2">
            <w:pPr>
              <w:rPr>
                <w:lang w:val="ru"/>
              </w:rPr>
            </w:pPr>
          </w:p>
          <w:p w14:paraId="3160DFB3" w14:textId="3B990612" w:rsidR="000F7454" w:rsidRDefault="000F7454" w:rsidP="002438E2">
            <w:r w:rsidRPr="001F2BE3">
              <w:rPr>
                <w:rFonts w:eastAsia="Times New Roman" w:cs="Times New Roman"/>
              </w:rPr>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r>
              <w:rPr>
                <w:noProof/>
                <w:lang w:val="ru"/>
              </w:rPr>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r>
              <w:rPr>
                <w:noProof/>
                <w:lang w:val="ru"/>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r>
              <w:rPr>
                <w:lang w:val="ru"/>
              </w:rPr>
              <w:t xml:space="preserve">До 48 % людей, живущих с псориазом, проявляют признаки и симптомы тревожности! Тревожность и псориатическая болезнь формируют порочный круг. Псориаз может вызывать тревожность, а тревожность может усиливать проявления псориаза. Почему это происходит? Дело не только в страхе о том, что подумают окружающие. Тревожность отчасти вызвана воспалительными молекулами, и некоторые из них также вызывают псориаз. Более того, когда кожа раздражена, уровень тревожности резко возрастает. Как не позволить тревожности разрушить жизнь? Лечите псориаз должным образом! Различные методы терапии псориаза могут также снижать тревожность. Чтобы помочь людям с </w:t>
            </w:r>
            <w:r>
              <w:rPr>
                <w:lang w:val="ru"/>
              </w:rPr>
              <w:lastRenderedPageBreak/>
              <w:t xml:space="preserve">псориазом, предлагайте поддержку в области психического здоровья. </w:t>
            </w:r>
          </w:p>
          <w:p w14:paraId="7EFFA4A1" w14:textId="77777777" w:rsidR="00CD52B9" w:rsidRDefault="00CD52B9" w:rsidP="002438E2"/>
          <w:p w14:paraId="6ACF02D0" w14:textId="77777777" w:rsidR="00CD52B9" w:rsidRDefault="00CD52B9" w:rsidP="002438E2">
            <w:pPr>
              <w:rPr>
                <w:color w:val="2F6B9A"/>
                <w:u w:val="single"/>
                <w:shd w:val="clear" w:color="auto" w:fill="FFFFFF"/>
              </w:rPr>
            </w:pPr>
            <w:r>
              <w:rPr>
                <w:lang w:val="ru"/>
              </w:rPr>
              <w:t xml:space="preserve">Читайте </w:t>
            </w:r>
            <w:r w:rsidRPr="007D763E">
              <w:rPr>
                <w:lang w:val="ru"/>
              </w:rPr>
              <w:t>отчет @psoriasisIFPA</w:t>
            </w:r>
            <w:r>
              <w:rPr>
                <w:lang w:val="ru"/>
              </w:rPr>
              <w:t xml:space="preserve"> Inside Psoriatic Disease: Mental Health («Псориаз изнутри: психическое здоровье») (на английском языке) </w:t>
            </w:r>
            <w:hyperlink r:id="rId31" w:tgtFrame="_blank" w:history="1">
              <w:r w:rsidR="00337F41" w:rsidRPr="00461C9E">
                <w:rPr>
                  <w:color w:val="2F6B9A"/>
                  <w:u w:val="single"/>
                  <w:shd w:val="clear" w:color="auto" w:fill="FFFFFF"/>
                </w:rPr>
                <w:t>http://ow.ly/WYqB50ImtT4</w:t>
              </w:r>
            </w:hyperlink>
          </w:p>
          <w:p w14:paraId="328FBC18" w14:textId="77777777" w:rsidR="000F7454" w:rsidRDefault="000F7454" w:rsidP="002438E2">
            <w:pPr>
              <w:rPr>
                <w:color w:val="2F6B9A"/>
                <w:u w:val="single"/>
                <w:shd w:val="clear" w:color="auto" w:fill="FFFFFF"/>
              </w:rPr>
            </w:pPr>
          </w:p>
          <w:p w14:paraId="305BAA5A" w14:textId="4F2FAE99" w:rsidR="000F7454" w:rsidRDefault="000F7454" w:rsidP="002438E2">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r>
              <w:rPr>
                <w:noProof/>
                <w:lang w:val="ru"/>
              </w:rPr>
              <w:lastRenderedPageBreak/>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r>
              <w:rPr>
                <w:noProof/>
                <w:lang w:val="ru"/>
              </w:rPr>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r>
              <w:rPr>
                <w:lang w:val="ru"/>
              </w:rPr>
              <w:t>Псориаз влияет не только на состояние кожи и физическое здоровье, но и на жизнь людей в целом. Примерно половина людей с псориатической болезнью утверждают, что это заболевание оказывает умеренное или очень сильное воздействие на качество их жизни. Псориаз препятствует полноценному участию в жизни общества: люди, живущие с этим заболеванием, часто сообщают о том, что испытывают на себе пристальные взгляды, чувствуют необходимость прикрывать свою кожу и оказываются исключенными из социальной среды. Люди, страдающие псориазом, как правило избегают социальных ситуаций и мест, где много людей.</w:t>
            </w:r>
          </w:p>
          <w:p w14:paraId="5BECD0CC" w14:textId="1B7C759B" w:rsidR="778AF9FF" w:rsidRDefault="778AF9FF" w:rsidP="778AF9FF">
            <w:pPr>
              <w:rPr>
                <w:rFonts w:eastAsia="Proxima Nova"/>
              </w:rPr>
            </w:pPr>
          </w:p>
          <w:p w14:paraId="781E417B" w14:textId="20B44CB2" w:rsidR="00CD52B9" w:rsidRDefault="00CD52B9" w:rsidP="002438E2">
            <w:r>
              <w:rPr>
                <w:lang w:val="ru"/>
              </w:rPr>
              <w:t>Семейная жизнь и отношения также испытывают негативное воздействие: становится трудно планировать отпуска или развлекательные мероприятия, и мысли человека часто заняты проблемами здоровья. Если псориаз проявляет себя в области гениталий, это может отрицательно сказываться на сексуальной жизни.</w:t>
            </w:r>
          </w:p>
          <w:p w14:paraId="1A1062CF" w14:textId="4E2EE759" w:rsidR="778AF9FF" w:rsidRDefault="778AF9FF" w:rsidP="778AF9FF">
            <w:pPr>
              <w:rPr>
                <w:rFonts w:eastAsia="Proxima Nova"/>
              </w:rPr>
            </w:pPr>
          </w:p>
          <w:p w14:paraId="3BC2FF26" w14:textId="1E33EBCA" w:rsidR="00CD52B9" w:rsidRDefault="00CD52B9" w:rsidP="002438E2">
            <w:r>
              <w:rPr>
                <w:lang w:val="ru"/>
              </w:rPr>
              <w:t>Псориаз также влияет на выбор трудовой деятельности и карьеры. Некоторым людям трудно сохранить работу, особенно если она предполагает контакты с людьми. На карьерный рост неблагоприятно влияют пропуски рабочих дней по состоянию здоровья. Для некоторых людей псориаз выступает единственной причиной, по которой они остаются без работы.</w:t>
            </w:r>
          </w:p>
          <w:p w14:paraId="234536E6" w14:textId="13516155" w:rsidR="778AF9FF" w:rsidRDefault="778AF9FF" w:rsidP="778AF9FF">
            <w:pPr>
              <w:rPr>
                <w:rFonts w:eastAsia="Proxima Nova"/>
              </w:rPr>
            </w:pPr>
          </w:p>
          <w:p w14:paraId="42C32B32" w14:textId="21235A31" w:rsidR="00CD52B9" w:rsidRDefault="00CD52B9" w:rsidP="002438E2">
            <w:r>
              <w:rPr>
                <w:lang w:val="ru"/>
              </w:rPr>
              <w:t>Вы до сих пор думаете, что псориаз — всего лишь кожное заболевание?</w:t>
            </w:r>
          </w:p>
          <w:p w14:paraId="545D0790" w14:textId="77777777" w:rsidR="00CD52B9" w:rsidRDefault="00CD52B9" w:rsidP="002438E2"/>
          <w:p w14:paraId="798738EB" w14:textId="77777777" w:rsidR="00CD52B9" w:rsidRDefault="00CD52B9" w:rsidP="002438E2">
            <w:pPr>
              <w:rPr>
                <w:color w:val="2F6B9A"/>
                <w:u w:val="single"/>
                <w:shd w:val="clear" w:color="auto" w:fill="FFFFFF"/>
              </w:rPr>
            </w:pPr>
            <w:r>
              <w:rPr>
                <w:lang w:val="ru"/>
              </w:rPr>
              <w:t xml:space="preserve">Ознакомьтесь с новым отчетом </w:t>
            </w:r>
            <w:r w:rsidRPr="007D763E">
              <w:rPr>
                <w:lang w:val="ru"/>
              </w:rPr>
              <w:t>@psoriasisIFPA</w:t>
            </w:r>
            <w:r>
              <w:rPr>
                <w:lang w:val="ru"/>
              </w:rPr>
              <w:t xml:space="preserve"> Inside Psoriatic Disease: Mental Health («Псориаз изнутри: психическое здоровье») (на английском языке) </w:t>
            </w:r>
            <w:hyperlink r:id="rId32" w:tgtFrame="_blank" w:history="1">
              <w:r w:rsidR="00337F41" w:rsidRPr="00461C9E">
                <w:rPr>
                  <w:color w:val="2F6B9A"/>
                  <w:u w:val="single"/>
                  <w:shd w:val="clear" w:color="auto" w:fill="FFFFFF"/>
                </w:rPr>
                <w:t>http://ow.ly/WYqB50ImtT4</w:t>
              </w:r>
            </w:hyperlink>
          </w:p>
          <w:p w14:paraId="2C9E5D5A" w14:textId="77777777" w:rsidR="000F7454" w:rsidRDefault="000F7454" w:rsidP="002438E2">
            <w:pPr>
              <w:rPr>
                <w:color w:val="2F6B9A"/>
                <w:u w:val="single"/>
                <w:shd w:val="clear" w:color="auto" w:fill="FFFFFF"/>
              </w:rPr>
            </w:pPr>
          </w:p>
          <w:p w14:paraId="0FF7F675" w14:textId="52701F75" w:rsidR="000F7454" w:rsidRDefault="000F7454" w:rsidP="002438E2">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r>
              <w:rPr>
                <w:noProof/>
                <w:lang w:val="ru"/>
              </w:rPr>
              <w:lastRenderedPageBreak/>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r>
              <w:rPr>
                <w:noProof/>
                <w:lang w:val="ru"/>
              </w:rPr>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r>
              <w:rPr>
                <w:lang w:val="ru"/>
              </w:rPr>
              <w:t>Ранняя диагностика и надлежащее лечение псориаза спасают жизни и облегчают нагрузку на психическое здоровье.</w:t>
            </w:r>
          </w:p>
          <w:p w14:paraId="72BB9355" w14:textId="5668D2C9" w:rsidR="778AF9FF" w:rsidRDefault="778AF9FF" w:rsidP="778AF9FF">
            <w:pPr>
              <w:rPr>
                <w:rFonts w:eastAsia="Proxima Nova"/>
              </w:rPr>
            </w:pPr>
          </w:p>
          <w:p w14:paraId="60C71F41" w14:textId="77777777" w:rsidR="00CD52B9" w:rsidRDefault="00CD52B9" w:rsidP="002438E2">
            <w:r>
              <w:rPr>
                <w:lang w:val="ru"/>
              </w:rPr>
              <w:t xml:space="preserve">Диагностика псориаза на ранней стадии и его тщательный контроль в дальнейшем крайне важны для психического здоровья и благополучия. </w:t>
            </w:r>
          </w:p>
          <w:p w14:paraId="5206D97A" w14:textId="77777777" w:rsidR="00CD52B9" w:rsidRDefault="00CD52B9" w:rsidP="002438E2"/>
          <w:p w14:paraId="118D552E" w14:textId="77777777" w:rsidR="00CD52B9" w:rsidRDefault="00CD52B9" w:rsidP="002438E2">
            <w:pPr>
              <w:rPr>
                <w:color w:val="2F6B9A"/>
                <w:u w:val="single"/>
                <w:shd w:val="clear" w:color="auto" w:fill="FFFFFF"/>
              </w:rPr>
            </w:pPr>
            <w:r>
              <w:rPr>
                <w:lang w:val="ru"/>
              </w:rPr>
              <w:t xml:space="preserve">Узнайте больше здесь (на английском языке) </w:t>
            </w:r>
            <w:hyperlink r:id="rId33" w:tgtFrame="_blank" w:history="1">
              <w:r w:rsidR="00337F41" w:rsidRPr="00461C9E">
                <w:rPr>
                  <w:color w:val="2F6B9A"/>
                  <w:u w:val="single"/>
                  <w:shd w:val="clear" w:color="auto" w:fill="FFFFFF"/>
                </w:rPr>
                <w:t>http://ow.ly/WYqB50ImtT4</w:t>
              </w:r>
            </w:hyperlink>
          </w:p>
          <w:p w14:paraId="65836C36" w14:textId="77777777" w:rsidR="000F7454" w:rsidRDefault="000F7454" w:rsidP="002438E2">
            <w:pPr>
              <w:rPr>
                <w:color w:val="2F6B9A"/>
                <w:u w:val="single"/>
                <w:shd w:val="clear" w:color="auto" w:fill="FFFFFF"/>
              </w:rPr>
            </w:pPr>
          </w:p>
          <w:p w14:paraId="6BD2077E" w14:textId="7DDB31A6" w:rsidR="000F7454" w:rsidRDefault="000F7454" w:rsidP="002438E2">
            <w:r w:rsidRPr="001F2BE3">
              <w:rPr>
                <w:rFonts w:eastAsia="Times New Roman" w:cs="Times New Roman"/>
              </w:rPr>
              <w:t>#insidepsoriaticdisease #psoriasis #psoriasiswarrior #psoriasisawareness #mentalhealthawareness</w:t>
            </w:r>
          </w:p>
        </w:tc>
      </w:tr>
      <w:tr w:rsidR="00CD52B9" w14:paraId="2E69EA3B" w14:textId="77777777" w:rsidTr="778AF9FF">
        <w:tc>
          <w:tcPr>
            <w:tcW w:w="2689" w:type="dxa"/>
          </w:tcPr>
          <w:p w14:paraId="132DA45E" w14:textId="77777777" w:rsidR="00CD52B9" w:rsidRDefault="009829AE" w:rsidP="002438E2">
            <w:r>
              <w:rPr>
                <w:noProof/>
                <w:lang w:val="ru"/>
              </w:rPr>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r>
              <w:rPr>
                <w:noProof/>
                <w:lang w:val="ru"/>
              </w:rPr>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r>
              <w:rPr>
                <w:lang w:val="ru"/>
              </w:rPr>
              <w:t>Мы люди, а не набор физических симптомов! При обращении к врачу пациенты в числе прочего должны получать консультацию по поводу психического здоровья и качества жизни — это действительно важно.</w:t>
            </w:r>
          </w:p>
          <w:p w14:paraId="437235FC" w14:textId="2C08A6E6" w:rsidR="778AF9FF" w:rsidRDefault="778AF9FF" w:rsidP="778AF9FF">
            <w:pPr>
              <w:rPr>
                <w:rFonts w:eastAsia="Proxima Nova"/>
              </w:rPr>
            </w:pPr>
          </w:p>
          <w:p w14:paraId="17CADC7C" w14:textId="04BC8B0B" w:rsidR="00CD52B9" w:rsidRDefault="00CD52B9" w:rsidP="002438E2">
            <w:r>
              <w:rPr>
                <w:lang w:val="ru"/>
              </w:rPr>
              <w:t xml:space="preserve">Направление людей с псориазом к специалисту, который может оценить состояние психического здоровья человека при появлении первых признаков тревожности или депрессии, поможет уменьшить симптомы и сократить продолжительность депрессии или тревожности. </w:t>
            </w:r>
          </w:p>
          <w:p w14:paraId="2AD8DE3D" w14:textId="5AEB68F1" w:rsidR="778AF9FF" w:rsidRDefault="778AF9FF" w:rsidP="778AF9FF">
            <w:pPr>
              <w:rPr>
                <w:rFonts w:eastAsia="Proxima Nova"/>
              </w:rPr>
            </w:pPr>
          </w:p>
          <w:p w14:paraId="5C79459B" w14:textId="4E41726D" w:rsidR="00CD52B9" w:rsidRDefault="00CD52B9" w:rsidP="002438E2">
            <w:r>
              <w:rPr>
                <w:lang w:val="ru"/>
              </w:rPr>
              <w:t>Вы не одиноки в борьбе с вашей болезнью! Организации и сети пациентов играют ключевую роль в оказании поддержки. Они представляют собой уникальную платформу для обмена опытом и сбора советов, которые помогают справиться с хроническим заболеванием.</w:t>
            </w:r>
          </w:p>
          <w:p w14:paraId="047236FF" w14:textId="2AF6EB02" w:rsidR="778AF9FF" w:rsidRDefault="778AF9FF" w:rsidP="778AF9FF">
            <w:pPr>
              <w:rPr>
                <w:rFonts w:eastAsia="Proxima Nova"/>
              </w:rPr>
            </w:pPr>
          </w:p>
          <w:p w14:paraId="33702CDE" w14:textId="77777777" w:rsidR="00CD52B9" w:rsidRDefault="00CD52B9" w:rsidP="002438E2">
            <w:r>
              <w:rPr>
                <w:lang w:val="ru"/>
              </w:rPr>
              <w:t>У вас псориаз? Присоединяйтесь к нашему сообществу!</w:t>
            </w:r>
          </w:p>
          <w:p w14:paraId="71760727" w14:textId="77777777" w:rsidR="00CD52B9" w:rsidRDefault="00CD52B9" w:rsidP="002438E2"/>
          <w:p w14:paraId="406A6EAA" w14:textId="77777777" w:rsidR="00CD52B9" w:rsidRDefault="00CD52B9" w:rsidP="002438E2">
            <w:pPr>
              <w:rPr>
                <w:color w:val="2F6B9A"/>
                <w:u w:val="single"/>
                <w:shd w:val="clear" w:color="auto" w:fill="FFFFFF"/>
              </w:rPr>
            </w:pPr>
            <w:r>
              <w:rPr>
                <w:lang w:val="ru"/>
              </w:rPr>
              <w:t xml:space="preserve">Ознакомьтесь с новым отчетом </w:t>
            </w:r>
            <w:r w:rsidRPr="007D763E">
              <w:rPr>
                <w:lang w:val="ru"/>
              </w:rPr>
              <w:t>@psoriasisIFPA</w:t>
            </w:r>
            <w:r>
              <w:rPr>
                <w:lang w:val="ru"/>
              </w:rPr>
              <w:t xml:space="preserve"> Inside Psoriatic Disease: Mental Health («Псориаз изнутри: психическое здоровье») (на английском языке) </w:t>
            </w:r>
            <w:hyperlink r:id="rId34" w:tgtFrame="_blank" w:history="1">
              <w:r w:rsidR="00337F41" w:rsidRPr="00461C9E">
                <w:rPr>
                  <w:color w:val="2F6B9A"/>
                  <w:u w:val="single"/>
                  <w:shd w:val="clear" w:color="auto" w:fill="FFFFFF"/>
                </w:rPr>
                <w:t>http://ow.ly/WYqB50ImtT4</w:t>
              </w:r>
            </w:hyperlink>
          </w:p>
          <w:p w14:paraId="5EBE400F" w14:textId="77777777" w:rsidR="000F7454" w:rsidRDefault="000F7454" w:rsidP="002438E2">
            <w:pPr>
              <w:rPr>
                <w:color w:val="2F6B9A"/>
                <w:u w:val="single"/>
                <w:shd w:val="clear" w:color="auto" w:fill="FFFFFF"/>
              </w:rPr>
            </w:pPr>
          </w:p>
          <w:p w14:paraId="57FD6072" w14:textId="43AC5C83" w:rsidR="000F7454" w:rsidRDefault="000F7454" w:rsidP="002438E2">
            <w:r w:rsidRPr="001F2BE3">
              <w:rPr>
                <w:rFonts w:eastAsia="Times New Roman" w:cs="Times New Roman"/>
              </w:rPr>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r>
              <w:rPr>
                <w:noProof/>
                <w:lang w:val="ru"/>
              </w:rPr>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val="ru"/>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r>
              <w:rPr>
                <w:lang w:val="ru"/>
              </w:rPr>
              <w:t>Известно ли вам, что здоровое питание, физические упражнения, отказ от курения и чрезмерного употребления алкоголя признаны мерами, которые способствуют хорошему психическому здоровью и душевному благополучию? Эти здоровые привычки также важны для улучшения состояния при псориазе и снижения вероятности развития других хронических болезней, таких как ожирение, диабет, болезни сердца.</w:t>
            </w:r>
          </w:p>
          <w:p w14:paraId="54AFE5ED" w14:textId="181373F3" w:rsidR="778AF9FF" w:rsidRDefault="778AF9FF" w:rsidP="778AF9FF">
            <w:pPr>
              <w:rPr>
                <w:rFonts w:eastAsia="Proxima Nova"/>
              </w:rPr>
            </w:pPr>
          </w:p>
          <w:p w14:paraId="6A0CD8DD" w14:textId="77777777" w:rsidR="00CD52B9" w:rsidRDefault="00CD52B9" w:rsidP="002438E2">
            <w:r>
              <w:rPr>
                <w:lang w:val="ru"/>
              </w:rPr>
              <w:t>Здоровый образ жизни приносит пользу телу и уму, особенно если вы живете с хроническим заболеванием, таким как псориаз.</w:t>
            </w:r>
          </w:p>
          <w:p w14:paraId="09E8869B" w14:textId="77777777" w:rsidR="00CD52B9" w:rsidRDefault="00CD52B9" w:rsidP="002438E2"/>
          <w:p w14:paraId="133A26FB" w14:textId="77777777" w:rsidR="00CD52B9" w:rsidRDefault="00CD52B9" w:rsidP="002438E2">
            <w:pPr>
              <w:rPr>
                <w:lang w:val="ru"/>
              </w:rPr>
            </w:pPr>
            <w:r>
              <w:rPr>
                <w:lang w:val="ru"/>
              </w:rPr>
              <w:t xml:space="preserve">Узнайте больше по ссылке: </w:t>
            </w:r>
            <w:hyperlink r:id="rId35" w:tgtFrame="_blank" w:history="1">
              <w:r w:rsidR="00337F41" w:rsidRPr="00461C9E">
                <w:rPr>
                  <w:color w:val="2F6B9A"/>
                  <w:u w:val="single"/>
                  <w:shd w:val="clear" w:color="auto" w:fill="FFFFFF"/>
                </w:rPr>
                <w:t>http://ow.ly/WYqB50ImtT4</w:t>
              </w:r>
            </w:hyperlink>
            <w:r w:rsidR="00337F41">
              <w:rPr>
                <w:lang w:val="ru"/>
              </w:rPr>
              <w:t xml:space="preserve"> </w:t>
            </w:r>
            <w:r>
              <w:rPr>
                <w:lang w:val="ru"/>
              </w:rPr>
              <w:t>(на английском языке)</w:t>
            </w:r>
          </w:p>
          <w:p w14:paraId="5827E6DB" w14:textId="77777777" w:rsidR="000F7454" w:rsidRDefault="000F7454" w:rsidP="002438E2">
            <w:pPr>
              <w:rPr>
                <w:lang w:val="ru"/>
              </w:rPr>
            </w:pPr>
          </w:p>
          <w:p w14:paraId="3880A680" w14:textId="0DD035F4" w:rsidR="000F7454" w:rsidRDefault="000F7454" w:rsidP="002438E2">
            <w:r w:rsidRPr="001F2BE3">
              <w:rPr>
                <w:rFonts w:eastAsia="Times New Roman" w:cs="Times New Roman"/>
              </w:rPr>
              <w:t>#insidepsoriaticdisease #psoriasis #psoriasiswarrior #psoriasisawareness #mentalhealthawareness</w:t>
            </w:r>
          </w:p>
        </w:tc>
      </w:tr>
    </w:tbl>
    <w:p w14:paraId="77B869D7" w14:textId="77777777" w:rsidR="00ED0BFE" w:rsidRPr="00626BEB" w:rsidRDefault="00ED0BFE" w:rsidP="00626BEB"/>
    <w:sectPr w:rsidR="00ED0BFE" w:rsidRPr="00626BEB" w:rsidSect="009B4710">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9610" w14:textId="77777777" w:rsidR="002438E2" w:rsidRDefault="002438E2" w:rsidP="002303B9">
      <w:pPr>
        <w:spacing w:after="0" w:line="240" w:lineRule="auto"/>
      </w:pPr>
      <w:r>
        <w:separator/>
      </w:r>
    </w:p>
  </w:endnote>
  <w:endnote w:type="continuationSeparator" w:id="0">
    <w:p w14:paraId="4B38CE34" w14:textId="77777777" w:rsidR="002438E2" w:rsidRDefault="002438E2" w:rsidP="002303B9">
      <w:pPr>
        <w:spacing w:after="0" w:line="240" w:lineRule="auto"/>
      </w:pPr>
      <w:r>
        <w:continuationSeparator/>
      </w:r>
    </w:p>
  </w:endnote>
  <w:endnote w:type="continuationNotice" w:id="1">
    <w:p w14:paraId="3193C1EB"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Proxima Nova Bl">
    <w:altName w:val="Tahoma"/>
    <w:panose1 w:val="020005060300000200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jc w:val="right"/>
      <w:rPr>
        <w:rFonts w:ascii="Proxima Nova Bl" w:hAnsi="Proxima Nova Bl"/>
        <w:color w:val="3A0084"/>
        <w:sz w:val="16"/>
        <w:szCs w:val="16"/>
      </w:rPr>
    </w:pPr>
    <w:r>
      <w:rPr>
        <w:rFonts w:ascii="Proxima Nova Bl" w:hAnsi="Proxima Nova Bl"/>
        <w:noProof/>
        <w:color w:val="3A0084"/>
        <w:sz w:val="16"/>
        <w:szCs w:val="16"/>
        <w:lang w:val="ru"/>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Proxima Nova Bl" w:hAnsi="Proxima Nova Bl"/>
        <w:color w:val="3A0084"/>
        <w:sz w:val="16"/>
        <w:szCs w:val="16"/>
        <w:lang w:val="ru"/>
      </w:rPr>
      <w:t xml:space="preserve">ГЛОБАЛЬНЫЙ ЛИДЕР В БОРЬБЕ С </w:t>
    </w:r>
  </w:p>
  <w:p w14:paraId="6F7C6057" w14:textId="77777777" w:rsidR="001D669F" w:rsidRPr="001D669F" w:rsidRDefault="001D669F" w:rsidP="001D669F">
    <w:pPr>
      <w:pStyle w:val="Footer"/>
      <w:jc w:val="right"/>
      <w:rPr>
        <w:rFonts w:ascii="Proxima Nova Bl" w:hAnsi="Proxima Nova Bl"/>
        <w:color w:val="3A0084"/>
        <w:sz w:val="16"/>
        <w:szCs w:val="16"/>
      </w:rPr>
    </w:pPr>
    <w:r>
      <w:rPr>
        <w:rFonts w:ascii="Proxima Nova Bl" w:hAnsi="Proxima Nova Bl"/>
        <w:color w:val="3A0084"/>
        <w:sz w:val="16"/>
        <w:szCs w:val="16"/>
        <w:lang w:val="ru"/>
      </w:rPr>
      <w:t>ПСОРИАЗОМ</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pPr>
  </w:p>
  <w:p w14:paraId="1B9814C5" w14:textId="77777777" w:rsidR="00B06EC1" w:rsidRDefault="00B06EC1">
    <w:pPr>
      <w:pStyle w:val="Footer"/>
    </w:pPr>
    <w:r>
      <w:rPr>
        <w:noProof/>
        <w:lang w:val="ru"/>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D0309D"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" strokecolor="#91a4ba" strokeweight="2.25pt">
              <v:stroke joinstyle="miter"/>
            </v:line>
          </w:pict>
        </mc:Fallback>
      </mc:AlternateContent>
    </w:r>
  </w:p>
  <w:p w14:paraId="3461923F" w14:textId="77777777" w:rsidR="00B06EC1" w:rsidRPr="003A748F" w:rsidRDefault="00B06EC1">
    <w:pPr>
      <w:pStyle w:val="Footer"/>
    </w:pPr>
  </w:p>
  <w:tbl>
    <w:tblPr>
      <w:tblStyle w:val="TableGrid"/>
      <w:tblpPr w:leftFromText="180" w:rightFromText="180" w:vertAnchor="text" w:horzAnchor="margin"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spacing w:line="276" w:lineRule="auto"/>
            <w:rPr>
              <w:rFonts w:ascii="Proxima Nova Rg" w:hAnsi="Proxima Nova Rg"/>
              <w:color w:val="91A4BA"/>
              <w:sz w:val="22"/>
              <w:szCs w:val="22"/>
            </w:rPr>
          </w:pPr>
          <w:r>
            <w:rPr>
              <w:rFonts w:ascii="Proxima Nova Rg" w:hAnsi="Proxima Nova Rg"/>
              <w:noProof/>
              <w:color w:val="91A4BA"/>
              <w:sz w:val="22"/>
              <w:szCs w:val="22"/>
              <w:lang w:val="ru"/>
            </w:rPr>
            <w:drawing>
              <wp:inline distT="0" distB="0" distL="0" distR="0" wp14:anchorId="1963869B" wp14:editId="1A2F9ABD">
                <wp:extent cx="273050" cy="271797"/>
                <wp:effectExtent l="0" t="0" r="0" b="0"/>
                <wp:docPr id="3" name="Picture 3" descr="Изображение, содержащее текст&#10;&#10;Описание, сгенерированное автоматичес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spacing w:line="276" w:lineRule="auto"/>
            <w:rPr>
              <w:color w:val="91A4BA"/>
              <w:sz w:val="22"/>
              <w:szCs w:val="22"/>
            </w:rPr>
          </w:pPr>
          <w:r>
            <w:rPr>
              <w:color w:val="91A4BA"/>
              <w:sz w:val="22"/>
              <w:szCs w:val="22"/>
              <w:lang w:val="ru"/>
            </w:rPr>
            <w:t>Слоттсбакен 8</w:t>
          </w:r>
          <w:r>
            <w:rPr>
              <w:color w:val="91A4BA"/>
              <w:sz w:val="22"/>
              <w:szCs w:val="22"/>
              <w:lang w:val="ru"/>
            </w:rPr>
            <w:br/>
            <w:t>111 30 Стокгольм, ШВЕЦИЯ</w:t>
          </w:r>
        </w:p>
      </w:tc>
      <w:tc>
        <w:tcPr>
          <w:tcW w:w="646" w:type="dxa"/>
        </w:tcPr>
        <w:p w14:paraId="3F32EE33" w14:textId="77777777" w:rsidR="007E327D" w:rsidRPr="003A748F" w:rsidRDefault="00F72591" w:rsidP="000A0764">
          <w:pPr>
            <w:pStyle w:val="Footer"/>
            <w:spacing w:line="360" w:lineRule="auto"/>
            <w:rPr>
              <w:rFonts w:ascii="Proxima Nova Rg" w:hAnsi="Proxima Nova Rg"/>
              <w:color w:val="91A4BA"/>
              <w:sz w:val="22"/>
              <w:szCs w:val="22"/>
            </w:rPr>
          </w:pPr>
          <w:r>
            <w:rPr>
              <w:rFonts w:ascii="Proxima Nova Rg" w:hAnsi="Proxima Nova Rg"/>
              <w:noProof/>
              <w:color w:val="91A4BA"/>
              <w:sz w:val="22"/>
              <w:szCs w:val="22"/>
              <w:lang w:val="ru"/>
            </w:rPr>
            <w:drawing>
              <wp:inline distT="0" distB="0" distL="0" distR="0" wp14:anchorId="2F500181" wp14:editId="2B567839">
                <wp:extent cx="273050" cy="274320"/>
                <wp:effectExtent l="0" t="0" r="0" b="0"/>
                <wp:docPr id="4" name="Picture 4" descr="Изображение, содержащее текст&#10;&#10;Описание, сгенерированное автоматичес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spacing w:line="360" w:lineRule="auto"/>
            <w:rPr>
              <w:color w:val="91A4BA"/>
              <w:sz w:val="22"/>
              <w:szCs w:val="22"/>
            </w:rPr>
          </w:pPr>
          <w:r>
            <w:rPr>
              <w:color w:val="91A4BA"/>
              <w:sz w:val="22"/>
              <w:szCs w:val="22"/>
              <w:lang w:val="ru"/>
            </w:rPr>
            <w:t>ifpa-pso.com</w:t>
          </w:r>
        </w:p>
        <w:p w14:paraId="44F6C2B6" w14:textId="77777777" w:rsidR="007E327D" w:rsidRPr="000D67D5" w:rsidRDefault="001F56A4" w:rsidP="000A0764">
          <w:pPr>
            <w:pStyle w:val="Footer"/>
            <w:spacing w:line="360" w:lineRule="auto"/>
            <w:rPr>
              <w:color w:val="91A4BA"/>
              <w:sz w:val="22"/>
              <w:szCs w:val="22"/>
            </w:rPr>
          </w:pPr>
          <w:hyperlink r:id="rId2" w:history="1">
            <w:r w:rsidR="002438E2">
              <w:rPr>
                <w:rStyle w:val="Hyperlink"/>
                <w:color w:val="91A4BA"/>
                <w:sz w:val="22"/>
                <w:szCs w:val="22"/>
                <w:u w:val="none"/>
                <w:lang w:val="ru"/>
              </w:rPr>
              <w:t>info@ifpa-pso.com</w:t>
            </w:r>
          </w:hyperlink>
        </w:p>
      </w:tc>
      <w:tc>
        <w:tcPr>
          <w:tcW w:w="640" w:type="dxa"/>
        </w:tcPr>
        <w:p w14:paraId="49989A08" w14:textId="77777777" w:rsidR="007E327D" w:rsidRDefault="00F72591" w:rsidP="000A0764">
          <w:pPr>
            <w:pStyle w:val="Footer"/>
            <w:spacing w:line="360" w:lineRule="auto"/>
            <w:rPr>
              <w:rFonts w:ascii="Proxima Nova Rg" w:hAnsi="Proxima Nova Rg"/>
              <w:noProof/>
              <w:color w:val="91A4BA"/>
              <w:sz w:val="22"/>
              <w:szCs w:val="22"/>
            </w:rPr>
          </w:pPr>
          <w:r>
            <w:rPr>
              <w:rFonts w:ascii="Proxima Nova Rg" w:hAnsi="Proxima Nova Rg"/>
              <w:noProof/>
              <w:color w:val="91A4BA"/>
              <w:sz w:val="22"/>
              <w:szCs w:val="22"/>
              <w:lang w:val="ru"/>
            </w:rPr>
            <w:drawing>
              <wp:inline distT="0" distB="0" distL="0" distR="0" wp14:anchorId="2F4EEBB0" wp14:editId="01B495A2">
                <wp:extent cx="269240" cy="269240"/>
                <wp:effectExtent l="0" t="0" r="0" b="0"/>
                <wp:docPr id="5" name="Picture 5" descr="Изображение, содержащее текст&#10;&#10;Описание, сгенерированное автоматичес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spacing w:line="360" w:lineRule="auto"/>
            <w:rPr>
              <w:rFonts w:ascii="Proxima Nova Rg" w:hAnsi="Proxima Nova Rg"/>
              <w:color w:val="91A4BA"/>
              <w:sz w:val="22"/>
              <w:szCs w:val="22"/>
            </w:rPr>
          </w:pPr>
          <w:r>
            <w:rPr>
              <w:color w:val="91A4BA"/>
              <w:sz w:val="22"/>
              <w:szCs w:val="22"/>
              <w:lang w:val="ru"/>
            </w:rPr>
            <w:t>@psoriasisIFPA</w:t>
          </w:r>
        </w:p>
      </w:tc>
    </w:tr>
  </w:tbl>
  <w:p w14:paraId="62AAF5BC" w14:textId="77777777" w:rsidR="00F72591" w:rsidRPr="003A748F" w:rsidRDefault="00F72591" w:rsidP="00F72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951A" w14:textId="77777777" w:rsidR="002438E2" w:rsidRDefault="002438E2" w:rsidP="002303B9">
      <w:pPr>
        <w:spacing w:after="0" w:line="240" w:lineRule="auto"/>
      </w:pPr>
      <w:r>
        <w:separator/>
      </w:r>
    </w:p>
  </w:footnote>
  <w:footnote w:type="continuationSeparator" w:id="0">
    <w:p w14:paraId="24BBD7C7" w14:textId="77777777" w:rsidR="002438E2" w:rsidRDefault="002438E2" w:rsidP="002303B9">
      <w:pPr>
        <w:spacing w:after="0" w:line="240" w:lineRule="auto"/>
      </w:pPr>
      <w:r>
        <w:continuationSeparator/>
      </w:r>
    </w:p>
  </w:footnote>
  <w:footnote w:type="continuationNotice" w:id="1">
    <w:p w14:paraId="394383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pPr>
    <w:r>
      <w:rPr>
        <w:noProof/>
        <w:lang w:val="ru"/>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rPr>
        <w:noProof/>
      </w:rPr>
    </w:pPr>
  </w:p>
  <w:p w14:paraId="73F5F8B7" w14:textId="77777777" w:rsidR="002303B9" w:rsidRDefault="009B4710">
    <w:pPr>
      <w:pStyle w:val="Header"/>
    </w:pPr>
    <w:r>
      <w:rPr>
        <w:noProof/>
        <w:lang w:val="ru"/>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jc w:val="right"/>
    </w:pPr>
    <w:r>
      <w:rPr>
        <w:noProof/>
        <w:lang w:val="ru"/>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60377"/>
    <w:rsid w:val="0007263F"/>
    <w:rsid w:val="000911FE"/>
    <w:rsid w:val="000A0764"/>
    <w:rsid w:val="000A391D"/>
    <w:rsid w:val="000A6A52"/>
    <w:rsid w:val="000B01D0"/>
    <w:rsid w:val="000D67D5"/>
    <w:rsid w:val="000D7F86"/>
    <w:rsid w:val="000F1EFF"/>
    <w:rsid w:val="000F7454"/>
    <w:rsid w:val="00103E03"/>
    <w:rsid w:val="00116A79"/>
    <w:rsid w:val="0012055B"/>
    <w:rsid w:val="00122A55"/>
    <w:rsid w:val="00122CA6"/>
    <w:rsid w:val="00131697"/>
    <w:rsid w:val="00133EDF"/>
    <w:rsid w:val="00145C3C"/>
    <w:rsid w:val="00172BF6"/>
    <w:rsid w:val="00176681"/>
    <w:rsid w:val="00177669"/>
    <w:rsid w:val="00177E62"/>
    <w:rsid w:val="0018131C"/>
    <w:rsid w:val="001A7D5E"/>
    <w:rsid w:val="001D4737"/>
    <w:rsid w:val="001D669F"/>
    <w:rsid w:val="001E63E4"/>
    <w:rsid w:val="001F4C6C"/>
    <w:rsid w:val="001F56A4"/>
    <w:rsid w:val="002245B1"/>
    <w:rsid w:val="002303B9"/>
    <w:rsid w:val="00241AAD"/>
    <w:rsid w:val="002438E2"/>
    <w:rsid w:val="00243C69"/>
    <w:rsid w:val="00243D20"/>
    <w:rsid w:val="00284B5E"/>
    <w:rsid w:val="00291573"/>
    <w:rsid w:val="00291A9B"/>
    <w:rsid w:val="002A684F"/>
    <w:rsid w:val="002A6FB5"/>
    <w:rsid w:val="002F71EC"/>
    <w:rsid w:val="0030625F"/>
    <w:rsid w:val="003307F8"/>
    <w:rsid w:val="00337F41"/>
    <w:rsid w:val="0034146E"/>
    <w:rsid w:val="00344181"/>
    <w:rsid w:val="00344340"/>
    <w:rsid w:val="003506A5"/>
    <w:rsid w:val="00357FD1"/>
    <w:rsid w:val="003626E5"/>
    <w:rsid w:val="003667CD"/>
    <w:rsid w:val="00371DFD"/>
    <w:rsid w:val="00383356"/>
    <w:rsid w:val="00385353"/>
    <w:rsid w:val="00395B17"/>
    <w:rsid w:val="003A4908"/>
    <w:rsid w:val="003A748F"/>
    <w:rsid w:val="003A7C07"/>
    <w:rsid w:val="003E3979"/>
    <w:rsid w:val="003F6EC9"/>
    <w:rsid w:val="00412601"/>
    <w:rsid w:val="00417775"/>
    <w:rsid w:val="00420DBF"/>
    <w:rsid w:val="00425367"/>
    <w:rsid w:val="004255D0"/>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77351"/>
    <w:rsid w:val="00687936"/>
    <w:rsid w:val="006A6D05"/>
    <w:rsid w:val="006B11FB"/>
    <w:rsid w:val="006B5046"/>
    <w:rsid w:val="006E349C"/>
    <w:rsid w:val="00701F6D"/>
    <w:rsid w:val="00704C06"/>
    <w:rsid w:val="00705445"/>
    <w:rsid w:val="00717BC7"/>
    <w:rsid w:val="00740837"/>
    <w:rsid w:val="0074399F"/>
    <w:rsid w:val="00764CA2"/>
    <w:rsid w:val="00777FB9"/>
    <w:rsid w:val="007C47E3"/>
    <w:rsid w:val="007D763E"/>
    <w:rsid w:val="007E327D"/>
    <w:rsid w:val="007E4458"/>
    <w:rsid w:val="007F3BCA"/>
    <w:rsid w:val="00822BCA"/>
    <w:rsid w:val="00840FFA"/>
    <w:rsid w:val="00850355"/>
    <w:rsid w:val="00860A56"/>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A11D07"/>
    <w:rsid w:val="00A13C7F"/>
    <w:rsid w:val="00A422AC"/>
    <w:rsid w:val="00A512BE"/>
    <w:rsid w:val="00A6123E"/>
    <w:rsid w:val="00A75F20"/>
    <w:rsid w:val="00A82292"/>
    <w:rsid w:val="00A85A45"/>
    <w:rsid w:val="00A91279"/>
    <w:rsid w:val="00AC6BCB"/>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55E26"/>
    <w:rsid w:val="00C6644A"/>
    <w:rsid w:val="00C77449"/>
    <w:rsid w:val="00CC51C8"/>
    <w:rsid w:val="00CD21A7"/>
    <w:rsid w:val="00CD268B"/>
    <w:rsid w:val="00CD52B9"/>
    <w:rsid w:val="00CE059E"/>
    <w:rsid w:val="00CF36E4"/>
    <w:rsid w:val="00D354DA"/>
    <w:rsid w:val="00D75B0A"/>
    <w:rsid w:val="00D94F95"/>
    <w:rsid w:val="00DC073A"/>
    <w:rsid w:val="00DC43E1"/>
    <w:rsid w:val="00DC67A8"/>
    <w:rsid w:val="00DD26F9"/>
    <w:rsid w:val="00DD3792"/>
    <w:rsid w:val="00DD5C25"/>
    <w:rsid w:val="00DF1A55"/>
    <w:rsid w:val="00E27A56"/>
    <w:rsid w:val="00E31B7D"/>
    <w:rsid w:val="00E40DCE"/>
    <w:rsid w:val="00E4398C"/>
    <w:rsid w:val="00E748F3"/>
    <w:rsid w:val="00E84282"/>
    <w:rsid w:val="00E90BEE"/>
    <w:rsid w:val="00EA07A8"/>
    <w:rsid w:val="00EA6284"/>
    <w:rsid w:val="00EB4B73"/>
    <w:rsid w:val="00EC1B61"/>
    <w:rsid w:val="00ED0BFE"/>
    <w:rsid w:val="00ED3CAB"/>
    <w:rsid w:val="00F06DC3"/>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9A8C3377-A942-45A4-82E5-4F842D85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ow.ly/WYqB50ImtT4" TargetMode="External"/><Relationship Id="rId26" Type="http://schemas.openxmlformats.org/officeDocument/2006/relationships/hyperlink" Target="http://ow.ly/WYqB50ImtT4"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ow.ly/WYqB50ImtT4" TargetMode="External"/><Relationship Id="rId34" Type="http://schemas.openxmlformats.org/officeDocument/2006/relationships/hyperlink" Target="http://ow.ly/WYqB50ImtT4"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ow.ly/WYqB50ImtT4" TargetMode="External"/><Relationship Id="rId17" Type="http://schemas.openxmlformats.org/officeDocument/2006/relationships/image" Target="media/image6.png"/><Relationship Id="rId25" Type="http://schemas.openxmlformats.org/officeDocument/2006/relationships/hyperlink" Target="http://ow.ly/WYqB50ImtT4" TargetMode="External"/><Relationship Id="rId33" Type="http://schemas.openxmlformats.org/officeDocument/2006/relationships/hyperlink" Target="http://ow.ly/WYqB50ImtT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ow.ly/WYqB50ImtT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ow.ly/WYqB50ImtT4" TargetMode="External"/><Relationship Id="rId32" Type="http://schemas.openxmlformats.org/officeDocument/2006/relationships/hyperlink" Target="http://ow.ly/WYqB50ImtT4"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ow.ly/WYqB50ImtT4" TargetMode="External"/><Relationship Id="rId23" Type="http://schemas.openxmlformats.org/officeDocument/2006/relationships/image" Target="media/image10.png"/><Relationship Id="rId28" Type="http://schemas.openxmlformats.org/officeDocument/2006/relationships/hyperlink" Target="http://ow.ly/WYqB50ImtT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ow.ly/WYqB50ImtT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ow.ly/WYqB50ImtT4" TargetMode="External"/><Relationship Id="rId30" Type="http://schemas.openxmlformats.org/officeDocument/2006/relationships/hyperlink" Target="http://ow.ly/WYqB50ImtT4" TargetMode="External"/><Relationship Id="rId35" Type="http://schemas.openxmlformats.org/officeDocument/2006/relationships/hyperlink" Target="http://ow.ly/WYqB50ImtT4"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sa\Documents\Custom%20Office%20Templates\IFPA%20Letterhead.dotx" TargetMode="External"/></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F0449C-8206-4E28-8282-37AB90104B2D}">
  <ds:schemaRefs>
    <ds:schemaRef ds:uri="http://schemas.microsoft.com/sharepoint/v3/contenttype/forms"/>
  </ds:schemaRefs>
</ds:datastoreItem>
</file>

<file path=customXml/itemProps2.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IFPA Letterhead.dotx</Template>
  <TotalTime>85</TotalTime>
  <Pages>6</Pages>
  <Words>1527</Words>
  <Characters>8707</Characters>
  <Application>Microsoft Office Word</Application>
  <DocSecurity>0</DocSecurity>
  <Lines>72</Lines>
  <Paragraphs>20</Paragraphs>
  <ScaleCrop>false</ScaleCrop>
  <Company/>
  <LinksUpToDate>false</LinksUpToDate>
  <CharactersWithSpaces>10214</CharactersWithSpaces>
  <SharedDoc>false</SharedDoc>
  <HLinks>
    <vt:vector size="6" baseType="variant">
      <vt:variant>
        <vt:i4>3866701</vt:i4>
      </vt:variant>
      <vt:variant>
        <vt:i4>0</vt:i4>
      </vt:variant>
      <vt:variant>
        <vt:i4>0</vt:i4>
      </vt:variant>
      <vt:variant>
        <vt:i4>5</vt:i4>
      </vt:variant>
      <vt:variant>
        <vt:lpwstr>mailto:info@ifpa-pso.com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71</cp:revision>
  <dcterms:created xsi:type="dcterms:W3CDTF">2022-03-09T17:33:00Z</dcterms:created>
  <dcterms:modified xsi:type="dcterms:W3CDTF">2022-03-18T13:38:00Z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